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BC435" w14:textId="77777777" w:rsidR="007E2C31" w:rsidRPr="00690BA6" w:rsidRDefault="007E2C31" w:rsidP="007E2C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HENRY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6C30B3C" w14:textId="77777777" w:rsidR="007E2C31" w:rsidRDefault="007E2C31" w:rsidP="007E2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392B884" w14:textId="77777777" w:rsidR="007E2C31" w:rsidRDefault="007E2C31" w:rsidP="007E2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D70E0" w14:textId="77777777" w:rsidR="007E2C31" w:rsidRDefault="007E2C31" w:rsidP="007E2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021D0" w14:textId="77777777" w:rsidR="007E2C31" w:rsidRDefault="007E2C31" w:rsidP="007E2C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0E3DD346" w14:textId="77777777" w:rsidR="007E2C31" w:rsidRDefault="007E2C31" w:rsidP="007E2C3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4DEEC6F" w14:textId="77777777" w:rsidR="007E2C31" w:rsidRDefault="007E2C31" w:rsidP="007E2C3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7214D85" w14:textId="77777777" w:rsidR="007E2C31" w:rsidRDefault="007E2C31" w:rsidP="007E2C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3A7B012" w14:textId="77777777" w:rsidR="007E2C31" w:rsidRDefault="007E2C31" w:rsidP="007E2C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31A8AB1" w14:textId="77777777" w:rsidR="007E2C31" w:rsidRDefault="007E2C31" w:rsidP="007E2C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11 June 2021</w:t>
      </w:r>
    </w:p>
    <w:p w14:paraId="577650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BE48" w14:textId="77777777" w:rsidR="007E2C31" w:rsidRDefault="007E2C31" w:rsidP="009139A6">
      <w:r>
        <w:separator/>
      </w:r>
    </w:p>
  </w:endnote>
  <w:endnote w:type="continuationSeparator" w:id="0">
    <w:p w14:paraId="21898C59" w14:textId="77777777" w:rsidR="007E2C31" w:rsidRDefault="007E2C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72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AC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7E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0000" w14:textId="77777777" w:rsidR="007E2C31" w:rsidRDefault="007E2C31" w:rsidP="009139A6">
      <w:r>
        <w:separator/>
      </w:r>
    </w:p>
  </w:footnote>
  <w:footnote w:type="continuationSeparator" w:id="0">
    <w:p w14:paraId="798ED291" w14:textId="77777777" w:rsidR="007E2C31" w:rsidRDefault="007E2C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94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8E0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2C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31"/>
    <w:rsid w:val="000666E0"/>
    <w:rsid w:val="002510B7"/>
    <w:rsid w:val="005C130B"/>
    <w:rsid w:val="007E2C3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C14B7"/>
  <w15:chartTrackingRefBased/>
  <w15:docId w15:val="{AE75FA8C-54BB-4EA9-8630-DA29EA4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2021-07-28T13:58:00Z</dcterms:created>
  <dcterms:modified xsi:type="dcterms:W3CDTF">2021-07-28T13:58:00Z</dcterms:modified>
</cp:coreProperties>
</file>